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1FCF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4B932E2D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685F565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C80AB0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F2D76A4" w14:textId="77777777" w:rsidR="005668B2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Za:       </w:t>
      </w:r>
      <w:r w:rsidR="005668B2" w:rsidRPr="00420236">
        <w:rPr>
          <w:rFonts w:ascii="Arial" w:hAnsi="Arial" w:cs="Arial"/>
          <w:b/>
          <w:sz w:val="20"/>
          <w:szCs w:val="20"/>
        </w:rPr>
        <w:t>Republika Slovenija, Ministrstvo za kmetijstvo, gozdarstvo in prehrano, Dunajska 22,</w:t>
      </w:r>
      <w:r w:rsidR="00891C74" w:rsidRPr="00420236">
        <w:rPr>
          <w:rFonts w:ascii="Arial" w:hAnsi="Arial" w:cs="Arial"/>
          <w:b/>
          <w:sz w:val="20"/>
          <w:szCs w:val="20"/>
        </w:rPr>
        <w:t xml:space="preserve"> 1000 Ljubljana </w:t>
      </w:r>
    </w:p>
    <w:p w14:paraId="6E2D68A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5F14271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D143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136E7BC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8F07F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5A3148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BA11E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104ED23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E28FD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B6315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8F631F" w14:textId="77777777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5668B2" w:rsidRPr="00420236">
        <w:rPr>
          <w:rFonts w:ascii="Arial" w:hAnsi="Arial" w:cs="Arial"/>
          <w:b/>
          <w:sz w:val="20"/>
          <w:szCs w:val="20"/>
        </w:rPr>
        <w:t>Republika Slovenija, Ministrstvo za kmetijstvo, gozdarstvo in prehrano, Dunajska 22, 1000 Ljubljana</w:t>
      </w:r>
    </w:p>
    <w:p w14:paraId="7FDA5C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1D6137" w14:textId="655788FA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643F88" w:rsidRPr="0068030C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420236">
        <w:rPr>
          <w:rFonts w:ascii="Arial" w:hAnsi="Arial" w:cs="Arial"/>
          <w:i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predmet </w:t>
      </w:r>
      <w:r w:rsidR="00903ECD">
        <w:rPr>
          <w:rFonts w:ascii="Arial" w:hAnsi="Arial" w:cs="Arial"/>
          <w:sz w:val="20"/>
          <w:szCs w:val="20"/>
        </w:rPr>
        <w:t>je n</w:t>
      </w:r>
      <w:r w:rsidR="00903ECD" w:rsidRPr="00903ECD">
        <w:rPr>
          <w:rFonts w:ascii="Arial" w:hAnsi="Arial" w:cs="Arial"/>
          <w:sz w:val="20"/>
          <w:szCs w:val="20"/>
        </w:rPr>
        <w:t xml:space="preserve">adgradnja in konsolidacija diskovnega sistema </w:t>
      </w:r>
      <w:proofErr w:type="spellStart"/>
      <w:r w:rsidR="00903ECD" w:rsidRPr="00903ECD">
        <w:rPr>
          <w:rFonts w:ascii="Arial" w:hAnsi="Arial" w:cs="Arial"/>
          <w:sz w:val="20"/>
          <w:szCs w:val="20"/>
        </w:rPr>
        <w:t>N</w:t>
      </w:r>
      <w:r w:rsidR="00903ECD">
        <w:rPr>
          <w:rFonts w:ascii="Arial" w:hAnsi="Arial" w:cs="Arial"/>
          <w:sz w:val="20"/>
          <w:szCs w:val="20"/>
        </w:rPr>
        <w:t>e</w:t>
      </w:r>
      <w:r w:rsidR="00903ECD" w:rsidRPr="00903ECD">
        <w:rPr>
          <w:rFonts w:ascii="Arial" w:hAnsi="Arial" w:cs="Arial"/>
          <w:sz w:val="20"/>
          <w:szCs w:val="20"/>
        </w:rPr>
        <w:t>tapp</w:t>
      </w:r>
      <w:proofErr w:type="spellEnd"/>
      <w:r w:rsidR="00903ECD" w:rsidRPr="00903ECD">
        <w:rPr>
          <w:rFonts w:ascii="Arial" w:hAnsi="Arial" w:cs="Arial"/>
          <w:sz w:val="20"/>
          <w:szCs w:val="20"/>
        </w:rPr>
        <w:t xml:space="preserve"> in Dell EMC </w:t>
      </w:r>
      <w:proofErr w:type="spellStart"/>
      <w:r w:rsidR="00903ECD" w:rsidRPr="00903ECD">
        <w:rPr>
          <w:rFonts w:ascii="Arial" w:hAnsi="Arial" w:cs="Arial"/>
          <w:sz w:val="20"/>
          <w:szCs w:val="20"/>
        </w:rPr>
        <w:t>Unity</w:t>
      </w:r>
      <w:proofErr w:type="spellEnd"/>
      <w:r w:rsidR="00A75151">
        <w:rPr>
          <w:rFonts w:ascii="Arial" w:hAnsi="Arial" w:cs="Arial"/>
          <w:sz w:val="20"/>
          <w:szCs w:val="20"/>
        </w:rPr>
        <w:t xml:space="preserve"> </w:t>
      </w:r>
      <w:r w:rsidR="00A75151" w:rsidRPr="00A75151">
        <w:rPr>
          <w:rFonts w:ascii="Arial" w:hAnsi="Arial" w:cs="Arial"/>
          <w:i/>
          <w:iCs/>
          <w:sz w:val="20"/>
          <w:szCs w:val="20"/>
        </w:rPr>
        <w:t>SKLOP 1 / SKLOP 2</w:t>
      </w:r>
      <w:r w:rsidR="00A07FCF">
        <w:rPr>
          <w:rFonts w:ascii="Arial" w:hAnsi="Arial" w:cs="Arial"/>
          <w:sz w:val="20"/>
          <w:szCs w:val="20"/>
        </w:rPr>
        <w:t>.</w:t>
      </w:r>
    </w:p>
    <w:p w14:paraId="3D276CA6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C7FE4E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17D98D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5DFE1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52E8E3B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B73A70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EDBE4C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4E47E5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0CCF6D2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9A5432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179CC767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749A6799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628546BA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DF7280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7DC6B7C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B85527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4B88A5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6A0553E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0FF30E5B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A7A82EF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48FE0EC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58996D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1A6BEEC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39B3FEC4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49418111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EF24E" w14:textId="77777777" w:rsidR="00A54325" w:rsidRDefault="00A54325">
      <w:r>
        <w:separator/>
      </w:r>
    </w:p>
  </w:endnote>
  <w:endnote w:type="continuationSeparator" w:id="0">
    <w:p w14:paraId="2A4F73B5" w14:textId="77777777" w:rsidR="00A54325" w:rsidRDefault="00A5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E0C9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25D4E5E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3B663" w14:textId="77777777" w:rsidR="00A54325" w:rsidRDefault="00A54325">
      <w:r>
        <w:separator/>
      </w:r>
    </w:p>
  </w:footnote>
  <w:footnote w:type="continuationSeparator" w:id="0">
    <w:p w14:paraId="7D23BB8E" w14:textId="77777777" w:rsidR="00A54325" w:rsidRDefault="00A54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3A422" w14:textId="5BAEF712" w:rsidR="0068030C" w:rsidRPr="0068030C" w:rsidRDefault="002052C5" w:rsidP="00A07FC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91C74">
      <w:rPr>
        <w:rFonts w:ascii="Arial" w:hAnsi="Arial" w:cs="Arial"/>
        <w:sz w:val="16"/>
        <w:szCs w:val="16"/>
      </w:rPr>
      <w:t xml:space="preserve"> </w:t>
    </w:r>
    <w:r w:rsidR="00984804">
      <w:rPr>
        <w:rFonts w:ascii="Arial" w:hAnsi="Arial" w:cs="Arial"/>
        <w:sz w:val="16"/>
        <w:szCs w:val="16"/>
      </w:rPr>
      <w:t>6</w:t>
    </w:r>
    <w:r w:rsidR="0068030C">
      <w:rPr>
        <w:rFonts w:ascii="Arial" w:hAnsi="Arial" w:cs="Arial"/>
        <w:sz w:val="16"/>
        <w:szCs w:val="16"/>
      </w:rPr>
      <w:t xml:space="preserve">                     </w:t>
    </w:r>
    <w:r w:rsidR="00A07FCF">
      <w:rPr>
        <w:rFonts w:ascii="Arial" w:hAnsi="Arial" w:cs="Arial"/>
        <w:sz w:val="16"/>
        <w:szCs w:val="16"/>
      </w:rPr>
      <w:t xml:space="preserve">                                      </w:t>
    </w:r>
    <w:r w:rsidR="00EA422E">
      <w:rPr>
        <w:rFonts w:ascii="Arial" w:hAnsi="Arial" w:cs="Arial"/>
        <w:sz w:val="16"/>
        <w:szCs w:val="16"/>
      </w:rPr>
      <w:t>430-</w:t>
    </w:r>
    <w:r w:rsidR="00420236">
      <w:rPr>
        <w:rFonts w:ascii="Arial" w:hAnsi="Arial" w:cs="Arial"/>
        <w:sz w:val="16"/>
        <w:szCs w:val="16"/>
      </w:rPr>
      <w:t>1</w:t>
    </w:r>
    <w:r w:rsidR="00903ECD">
      <w:rPr>
        <w:rFonts w:ascii="Arial" w:hAnsi="Arial" w:cs="Arial"/>
        <w:sz w:val="16"/>
        <w:szCs w:val="16"/>
      </w:rPr>
      <w:t>09/</w:t>
    </w:r>
    <w:r w:rsidR="00023D7C">
      <w:rPr>
        <w:rFonts w:ascii="Arial" w:hAnsi="Arial" w:cs="Arial"/>
        <w:sz w:val="16"/>
        <w:szCs w:val="16"/>
      </w:rPr>
      <w:t>202</w:t>
    </w:r>
    <w:r w:rsidR="00903ECD">
      <w:rPr>
        <w:rFonts w:ascii="Arial" w:hAnsi="Arial" w:cs="Arial"/>
        <w:sz w:val="16"/>
        <w:szCs w:val="16"/>
      </w:rPr>
      <w:t>5</w:t>
    </w:r>
    <w:r w:rsidR="00420236">
      <w:rPr>
        <w:rFonts w:ascii="Arial" w:hAnsi="Arial" w:cs="Arial"/>
        <w:sz w:val="16"/>
        <w:szCs w:val="16"/>
      </w:rPr>
      <w:t xml:space="preserve">          </w:t>
    </w:r>
    <w:r w:rsidR="0068030C">
      <w:rPr>
        <w:rFonts w:ascii="Arial" w:hAnsi="Arial" w:cs="Arial"/>
        <w:sz w:val="16"/>
        <w:szCs w:val="16"/>
      </w:rPr>
      <w:t xml:space="preserve">      </w:t>
    </w:r>
    <w:r w:rsidR="008E77C9">
      <w:rPr>
        <w:rFonts w:ascii="Arial" w:hAnsi="Arial" w:cs="Arial"/>
        <w:sz w:val="16"/>
        <w:szCs w:val="16"/>
      </w:rPr>
      <w:t xml:space="preserve">         </w:t>
    </w:r>
    <w:r w:rsidR="00420236">
      <w:rPr>
        <w:rFonts w:ascii="Arial" w:hAnsi="Arial" w:cs="Arial"/>
        <w:sz w:val="16"/>
        <w:szCs w:val="16"/>
      </w:rPr>
      <w:t>Vzorec finančnega z</w:t>
    </w:r>
    <w:r w:rsidR="00FE69B2">
      <w:rPr>
        <w:rFonts w:ascii="Arial" w:hAnsi="Arial" w:cs="Arial"/>
        <w:sz w:val="16"/>
        <w:szCs w:val="16"/>
      </w:rPr>
      <w:t>avarovanj</w:t>
    </w:r>
    <w:r w:rsidR="00420236">
      <w:rPr>
        <w:rFonts w:ascii="Arial" w:hAnsi="Arial" w:cs="Arial"/>
        <w:sz w:val="16"/>
        <w:szCs w:val="16"/>
      </w:rPr>
      <w:t>a</w:t>
    </w:r>
    <w:r w:rsidR="0068030C" w:rsidRPr="0068030C">
      <w:rPr>
        <w:rFonts w:ascii="Arial" w:hAnsi="Arial" w:cs="Arial"/>
        <w:sz w:val="16"/>
        <w:szCs w:val="16"/>
      </w:rPr>
      <w:t xml:space="preserve"> za dobro izvedbo</w:t>
    </w:r>
    <w:r w:rsidR="00420236">
      <w:rPr>
        <w:rFonts w:ascii="Arial" w:hAnsi="Arial" w:cs="Arial"/>
        <w:sz w:val="16"/>
        <w:szCs w:val="16"/>
      </w:rPr>
      <w:t xml:space="preserve">                       </w:t>
    </w:r>
    <w:r w:rsidR="00A07FCF">
      <w:rPr>
        <w:rFonts w:ascii="Arial" w:hAnsi="Arial" w:cs="Arial"/>
        <w:sz w:val="16"/>
        <w:szCs w:val="16"/>
      </w:rPr>
      <w:t xml:space="preserve">      </w:t>
    </w:r>
    <w:r w:rsidR="0068030C" w:rsidRPr="0068030C">
      <w:rPr>
        <w:rFonts w:ascii="Arial" w:hAnsi="Arial" w:cs="Arial"/>
        <w:sz w:val="16"/>
        <w:szCs w:val="16"/>
      </w:rPr>
      <w:t>pogodbe</w:t>
    </w:r>
    <w:r w:rsidR="008E77C9">
      <w:rPr>
        <w:rFonts w:ascii="Arial" w:hAnsi="Arial" w:cs="Arial"/>
        <w:sz w:val="16"/>
        <w:szCs w:val="16"/>
      </w:rPr>
      <w:t>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0F1B"/>
    <w:rsid w:val="0007670C"/>
    <w:rsid w:val="00094A59"/>
    <w:rsid w:val="000B6340"/>
    <w:rsid w:val="000E3F73"/>
    <w:rsid w:val="001104A6"/>
    <w:rsid w:val="00122292"/>
    <w:rsid w:val="00144DD9"/>
    <w:rsid w:val="00151795"/>
    <w:rsid w:val="00153B84"/>
    <w:rsid w:val="00154FF6"/>
    <w:rsid w:val="0015735F"/>
    <w:rsid w:val="00166DBD"/>
    <w:rsid w:val="00172229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5156"/>
    <w:rsid w:val="002607C7"/>
    <w:rsid w:val="00266AF4"/>
    <w:rsid w:val="00272023"/>
    <w:rsid w:val="00272497"/>
    <w:rsid w:val="002844B2"/>
    <w:rsid w:val="0029659F"/>
    <w:rsid w:val="002C1165"/>
    <w:rsid w:val="002C294C"/>
    <w:rsid w:val="002D3EE1"/>
    <w:rsid w:val="002E07FF"/>
    <w:rsid w:val="002E2A18"/>
    <w:rsid w:val="002F262A"/>
    <w:rsid w:val="00312E99"/>
    <w:rsid w:val="00317102"/>
    <w:rsid w:val="00324461"/>
    <w:rsid w:val="00332CFC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51508"/>
    <w:rsid w:val="00462BAA"/>
    <w:rsid w:val="00463EE8"/>
    <w:rsid w:val="00466932"/>
    <w:rsid w:val="00475AD7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929B6"/>
    <w:rsid w:val="006947A8"/>
    <w:rsid w:val="006C5468"/>
    <w:rsid w:val="006D1300"/>
    <w:rsid w:val="006D5C2D"/>
    <w:rsid w:val="006D6669"/>
    <w:rsid w:val="006F4EAF"/>
    <w:rsid w:val="00716E51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566F8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903ECD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84804"/>
    <w:rsid w:val="00992B7A"/>
    <w:rsid w:val="009A25E8"/>
    <w:rsid w:val="009B62E4"/>
    <w:rsid w:val="009C1016"/>
    <w:rsid w:val="009C679A"/>
    <w:rsid w:val="009F5121"/>
    <w:rsid w:val="009F6DD4"/>
    <w:rsid w:val="00A05486"/>
    <w:rsid w:val="00A07FCF"/>
    <w:rsid w:val="00A164A1"/>
    <w:rsid w:val="00A240CE"/>
    <w:rsid w:val="00A4723A"/>
    <w:rsid w:val="00A54325"/>
    <w:rsid w:val="00A547D0"/>
    <w:rsid w:val="00A75151"/>
    <w:rsid w:val="00A80B91"/>
    <w:rsid w:val="00A92E20"/>
    <w:rsid w:val="00AA04C3"/>
    <w:rsid w:val="00AA1176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67DBF"/>
    <w:rsid w:val="00B726C7"/>
    <w:rsid w:val="00B84B3D"/>
    <w:rsid w:val="00B91335"/>
    <w:rsid w:val="00B97E24"/>
    <w:rsid w:val="00BA07FA"/>
    <w:rsid w:val="00BE76DA"/>
    <w:rsid w:val="00BF1B12"/>
    <w:rsid w:val="00BF3C95"/>
    <w:rsid w:val="00BF6AD8"/>
    <w:rsid w:val="00C00D18"/>
    <w:rsid w:val="00C31DB0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E07E2C"/>
    <w:rsid w:val="00E5708A"/>
    <w:rsid w:val="00E61FEC"/>
    <w:rsid w:val="00E623DA"/>
    <w:rsid w:val="00E81DA8"/>
    <w:rsid w:val="00E81DAD"/>
    <w:rsid w:val="00EA422E"/>
    <w:rsid w:val="00EA6159"/>
    <w:rsid w:val="00EC25B0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496A5"/>
  <w15:chartTrackingRefBased/>
  <w15:docId w15:val="{EB316A63-A722-4440-B8CE-7342D3D9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Jerneja Škofič</cp:lastModifiedBy>
  <cp:revision>3</cp:revision>
  <cp:lastPrinted>2016-02-12T12:19:00Z</cp:lastPrinted>
  <dcterms:created xsi:type="dcterms:W3CDTF">2025-06-24T14:45:00Z</dcterms:created>
  <dcterms:modified xsi:type="dcterms:W3CDTF">2025-06-24T14:52:00Z</dcterms:modified>
</cp:coreProperties>
</file>